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207F" w14:textId="77777777" w:rsidR="005826B4" w:rsidRPr="00E71B2F" w:rsidRDefault="005826B4" w:rsidP="005826B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4302-0</w:t>
      </w:r>
      <w:r>
        <w:rPr>
          <w:rFonts w:cs="Arial"/>
          <w:sz w:val="20"/>
          <w:szCs w:val="20"/>
        </w:rPr>
        <w:t>001</w:t>
      </w:r>
      <w:r w:rsidRPr="00E71B2F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4</w:t>
      </w:r>
    </w:p>
    <w:p w14:paraId="03FB63A2" w14:textId="77777777" w:rsidR="005826B4" w:rsidRPr="00E71B2F" w:rsidRDefault="005826B4" w:rsidP="005826B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4</w:t>
      </w:r>
      <w:r w:rsidRPr="00E71B2F"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>00</w:t>
      </w:r>
      <w:r w:rsidRPr="00E71B2F">
        <w:rPr>
          <w:rFonts w:cs="Arial"/>
          <w:sz w:val="20"/>
          <w:szCs w:val="20"/>
        </w:rPr>
        <w:t>1</w:t>
      </w:r>
    </w:p>
    <w:p w14:paraId="5E29F9DE" w14:textId="0988946B" w:rsidR="005826B4" w:rsidRPr="00E71B2F" w:rsidRDefault="005826B4" w:rsidP="005826B4">
      <w:pPr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1</w:t>
      </w:r>
      <w:r w:rsidR="00C16EA7">
        <w:rPr>
          <w:rFonts w:cs="Arial"/>
          <w:sz w:val="20"/>
          <w:szCs w:val="20"/>
        </w:rPr>
        <w:t>5</w:t>
      </w:r>
      <w:bookmarkStart w:id="1" w:name="_GoBack"/>
      <w:bookmarkEnd w:id="1"/>
      <w:r>
        <w:rPr>
          <w:rFonts w:cs="Arial"/>
          <w:sz w:val="20"/>
          <w:szCs w:val="20"/>
        </w:rPr>
        <w:t>.1.2024</w:t>
      </w:r>
    </w:p>
    <w:bookmarkEnd w:id="0"/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2DAA9DA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716F9F">
        <w:rPr>
          <w:rFonts w:ascii="Arial" w:hAnsi="Arial" w:cs="Arial"/>
        </w:rPr>
        <w:t>. V primeru nedelovanja sistema e-JN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25B243B8" w14:textId="77777777" w:rsidR="00AB6CFC" w:rsidRDefault="00AB6CFC" w:rsidP="00AB6CFC">
      <w:pPr>
        <w:jc w:val="both"/>
        <w:rPr>
          <w:rFonts w:cs="Arial"/>
          <w:i/>
        </w:rPr>
      </w:pPr>
      <w:r>
        <w:rPr>
          <w:rFonts w:cs="Arial"/>
          <w:i/>
        </w:rPr>
        <w:t>Obrazec izpolnijo vsa sodelujoča podjetja, zato se ga razmnoži. Ta obrazec je sestavni del in priloga ponudbe.</w:t>
      </w:r>
    </w:p>
    <w:p w14:paraId="12B1BC30" w14:textId="19211869" w:rsidR="00AF7809" w:rsidRPr="00482AE9" w:rsidRDefault="00AF7809" w:rsidP="00AB6CFC">
      <w:pPr>
        <w:jc w:val="both"/>
        <w:rPr>
          <w:rFonts w:cs="Arial"/>
          <w:i/>
        </w:rPr>
      </w:pP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5B9AD" w14:textId="77777777" w:rsidR="00F5796C" w:rsidRDefault="00F5796C">
      <w:r>
        <w:separator/>
      </w:r>
    </w:p>
  </w:endnote>
  <w:endnote w:type="continuationSeparator" w:id="0">
    <w:p w14:paraId="144BC727" w14:textId="77777777" w:rsidR="00F5796C" w:rsidRDefault="00F57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30B16065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6C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6C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3586F" w14:textId="77777777" w:rsidR="00F5796C" w:rsidRDefault="00F5796C">
      <w:r>
        <w:separator/>
      </w:r>
    </w:p>
  </w:footnote>
  <w:footnote w:type="continuationSeparator" w:id="0">
    <w:p w14:paraId="44B123D9" w14:textId="77777777" w:rsidR="00F5796C" w:rsidRDefault="00F57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A11E1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31B78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3EB9"/>
    <w:rsid w:val="0043532D"/>
    <w:rsid w:val="00445049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26B4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C6D03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46AB1"/>
    <w:rsid w:val="00A515E0"/>
    <w:rsid w:val="00A556D4"/>
    <w:rsid w:val="00A57325"/>
    <w:rsid w:val="00A66C44"/>
    <w:rsid w:val="00A75802"/>
    <w:rsid w:val="00A83E62"/>
    <w:rsid w:val="00A92149"/>
    <w:rsid w:val="00A92E19"/>
    <w:rsid w:val="00A94432"/>
    <w:rsid w:val="00AA2F1C"/>
    <w:rsid w:val="00AB1522"/>
    <w:rsid w:val="00AB3346"/>
    <w:rsid w:val="00AB4674"/>
    <w:rsid w:val="00AB6CFC"/>
    <w:rsid w:val="00AC223C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16EA7"/>
    <w:rsid w:val="00C23784"/>
    <w:rsid w:val="00C2689D"/>
    <w:rsid w:val="00C468BF"/>
    <w:rsid w:val="00C565DD"/>
    <w:rsid w:val="00C57EAC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31940"/>
    <w:rsid w:val="00F41606"/>
    <w:rsid w:val="00F42EA0"/>
    <w:rsid w:val="00F51F53"/>
    <w:rsid w:val="00F52A52"/>
    <w:rsid w:val="00F5796C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325072-0396-42EA-A513-DF467780F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5D951A-2FF7-4AC9-A0C7-71C34324EDDB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2d71791d-4b08-4651-a8aa-c7bfc8b3429a"/>
  </ds:schemaRefs>
</ds:datastoreItem>
</file>

<file path=customXml/itemProps4.xml><?xml version="1.0" encoding="utf-8"?>
<ds:datastoreItem xmlns:ds="http://schemas.openxmlformats.org/officeDocument/2006/customXml" ds:itemID="{9208EB99-1D9A-4CC9-A75E-2090D006D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165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80</cp:revision>
  <cp:lastPrinted>2016-06-20T06:28:00Z</cp:lastPrinted>
  <dcterms:created xsi:type="dcterms:W3CDTF">2015-02-19T08:08:00Z</dcterms:created>
  <dcterms:modified xsi:type="dcterms:W3CDTF">2024-01-14T12:34:00Z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